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E7D" w:rsidRPr="000C6B30" w:rsidRDefault="00C76E7D">
      <w:pPr>
        <w:rPr>
          <w:sz w:val="28"/>
          <w:szCs w:val="28"/>
          <w:lang w:val="en-US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6.25pt;height:81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44pt;v-text-kern:t" trim="t" fitpath="t" string="Traditional food "/>
          </v:shape>
        </w:pict>
      </w:r>
      <w:r w:rsidRPr="000C6B30">
        <w:rPr>
          <w:lang w:val="en-US"/>
        </w:rPr>
        <w:br/>
      </w:r>
      <w:r w:rsidRPr="000C6B30">
        <w:rPr>
          <w:lang w:val="en-US"/>
        </w:rPr>
        <w:br/>
      </w:r>
      <w:r w:rsidRPr="000C6B30">
        <w:rPr>
          <w:lang w:val="en-US"/>
        </w:rPr>
        <w:br/>
      </w:r>
      <w:r w:rsidRPr="000C6B30">
        <w:rPr>
          <w:sz w:val="28"/>
          <w:szCs w:val="28"/>
          <w:lang w:val="en-US"/>
        </w:rPr>
        <w:t>However, some traditional dishes are still very popula</w:t>
      </w:r>
      <w:r>
        <w:rPr>
          <w:sz w:val="28"/>
          <w:szCs w:val="28"/>
          <w:lang w:val="en-US"/>
        </w:rPr>
        <w:t>r</w:t>
      </w:r>
      <w:r w:rsidRPr="000C6B30">
        <w:rPr>
          <w:sz w:val="28"/>
          <w:szCs w:val="28"/>
          <w:lang w:val="en-US"/>
        </w:rPr>
        <w:t xml:space="preserve"> in Argentina, for example, </w:t>
      </w:r>
      <w:r>
        <w:rPr>
          <w:sz w:val="28"/>
          <w:szCs w:val="28"/>
          <w:lang w:val="en-US"/>
        </w:rPr>
        <w:t xml:space="preserve">Pasty. There are more than 7,700 pasty shops in Argentina and they serve millions of pasty every year. The dozen cost over than 40$. Other traditional dish is Locro. It’s a food very healthy with some vegetals. It’s more popular in the north of Argentina because in this part there are a lot of vegetals. There aren’t a lot of restaurant with this food because is a food to do at home with your family. If you want to do at home it’s cost over than 45$ but in restaurant it’s cost 50$. </w:t>
      </w:r>
    </w:p>
    <w:sectPr w:rsidR="00C76E7D" w:rsidRPr="000C6B30" w:rsidSect="004164E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B30"/>
    <w:rsid w:val="00076DAB"/>
    <w:rsid w:val="000C6B30"/>
    <w:rsid w:val="004164E4"/>
    <w:rsid w:val="006B58D5"/>
    <w:rsid w:val="00832140"/>
    <w:rsid w:val="00B1128C"/>
    <w:rsid w:val="00C76E7D"/>
    <w:rsid w:val="00CB5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4E4"/>
    <w:pPr>
      <w:spacing w:after="200" w:line="276" w:lineRule="auto"/>
    </w:pPr>
    <w:rPr>
      <w:lang w:val="es-AR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rsid w:val="000C6B3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88</Words>
  <Characters>486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familia</dc:creator>
  <cp:keywords/>
  <dc:description/>
  <cp:lastModifiedBy>curso2c</cp:lastModifiedBy>
  <cp:revision>2</cp:revision>
  <dcterms:created xsi:type="dcterms:W3CDTF">2012-11-09T14:44:00Z</dcterms:created>
  <dcterms:modified xsi:type="dcterms:W3CDTF">2012-11-09T14:44:00Z</dcterms:modified>
</cp:coreProperties>
</file>